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1D07A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SOTEHILL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9678667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BEC18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BD23EA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Leicestershire. </w:t>
      </w:r>
    </w:p>
    <w:p w14:paraId="1617C7FD" w14:textId="77777777" w:rsidR="0046498B" w:rsidRDefault="0046498B" w:rsidP="0046498B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295FF1AE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75F99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B640C" w14:textId="77777777" w:rsidR="0046498B" w:rsidRDefault="0046498B" w:rsidP="004649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5929F6AD" w14:textId="77777777" w:rsidR="006B2F86" w:rsidRPr="00E71FC3" w:rsidRDefault="004649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FB628" w14:textId="77777777" w:rsidR="0046498B" w:rsidRDefault="0046498B" w:rsidP="00E71FC3">
      <w:pPr>
        <w:spacing w:after="0" w:line="240" w:lineRule="auto"/>
      </w:pPr>
      <w:r>
        <w:separator/>
      </w:r>
    </w:p>
  </w:endnote>
  <w:endnote w:type="continuationSeparator" w:id="0">
    <w:p w14:paraId="1D3A5676" w14:textId="77777777" w:rsidR="0046498B" w:rsidRDefault="004649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AA5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C9BE0" w14:textId="77777777" w:rsidR="0046498B" w:rsidRDefault="0046498B" w:rsidP="00E71FC3">
      <w:pPr>
        <w:spacing w:after="0" w:line="240" w:lineRule="auto"/>
      </w:pPr>
      <w:r>
        <w:separator/>
      </w:r>
    </w:p>
  </w:footnote>
  <w:footnote w:type="continuationSeparator" w:id="0">
    <w:p w14:paraId="3B905F36" w14:textId="77777777" w:rsidR="0046498B" w:rsidRDefault="004649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8B"/>
    <w:rsid w:val="001A7C09"/>
    <w:rsid w:val="004649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8B518"/>
  <w15:chartTrackingRefBased/>
  <w15:docId w15:val="{08E8C57B-D2D1-4F69-93FD-AEF51F11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498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2018-07-23T18:38:00Z</dcterms:created>
  <dcterms:modified xsi:type="dcterms:W3CDTF">2018-07-23T18:38:00Z</dcterms:modified>
</cp:coreProperties>
</file>